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4F1F14" w14:textId="0CE2AE5E" w:rsidR="004F11D3" w:rsidRPr="004F11D3" w:rsidRDefault="004F11D3" w:rsidP="0083015D">
      <w:pPr>
        <w:keepNext/>
        <w:outlineLvl w:val="2"/>
        <w:rPr>
          <w:rFonts w:ascii="Arial" w:hAnsi="Arial" w:cs="Arial"/>
          <w:i/>
          <w:iCs/>
          <w:sz w:val="20"/>
          <w:szCs w:val="20"/>
          <w:lang w:val="en-GB"/>
        </w:rPr>
      </w:pP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</w:r>
      <w:r w:rsidRPr="004F11D3">
        <w:rPr>
          <w:rFonts w:ascii="Arial" w:hAnsi="Arial" w:cs="Arial"/>
          <w:i/>
          <w:iCs/>
          <w:sz w:val="20"/>
          <w:szCs w:val="20"/>
          <w:lang w:val="en-GB"/>
        </w:rPr>
        <w:tab/>
        <w:t>Appendix 1</w:t>
      </w:r>
    </w:p>
    <w:p w14:paraId="0AE371B5" w14:textId="08C0DA96" w:rsidR="0083015D" w:rsidRPr="0083015D" w:rsidRDefault="0083015D" w:rsidP="0083015D">
      <w:pPr>
        <w:keepNext/>
        <w:outlineLvl w:val="2"/>
        <w:rPr>
          <w:rFonts w:ascii="Arial" w:hAnsi="Arial" w:cs="Arial"/>
          <w:i/>
          <w:iCs/>
          <w:sz w:val="22"/>
          <w:szCs w:val="22"/>
          <w:lang w:val="en-GB"/>
        </w:rPr>
      </w:pPr>
      <w:r w:rsidRPr="0083015D">
        <w:rPr>
          <w:rFonts w:ascii="Arial" w:hAnsi="Arial" w:cs="Arial"/>
          <w:i/>
          <w:iCs/>
          <w:sz w:val="22"/>
          <w:szCs w:val="22"/>
          <w:lang w:val="en-GB"/>
        </w:rPr>
        <w:t>No. OF THE TENDER:</w:t>
      </w:r>
      <w:r w:rsidRPr="0083015D">
        <w:rPr>
          <w:rFonts w:ascii="Arial" w:hAnsi="Arial" w:cs="Arial"/>
          <w:i/>
          <w:iCs/>
          <w:sz w:val="22"/>
          <w:szCs w:val="22"/>
          <w:lang w:val="en-GB"/>
        </w:rPr>
        <w:tab/>
        <w:t>2020/</w:t>
      </w:r>
      <w:r w:rsidR="00194CD1">
        <w:rPr>
          <w:rFonts w:ascii="Arial" w:hAnsi="Arial" w:cs="Arial"/>
          <w:i/>
          <w:iCs/>
          <w:sz w:val="22"/>
          <w:szCs w:val="22"/>
          <w:lang w:val="en-GB"/>
        </w:rPr>
        <w:t>200</w:t>
      </w:r>
    </w:p>
    <w:p w14:paraId="528DD1EB" w14:textId="4D5EED86" w:rsidR="0083015D" w:rsidRPr="0083015D" w:rsidRDefault="0083015D" w:rsidP="0083015D">
      <w:pPr>
        <w:keepNext/>
        <w:outlineLvl w:val="2"/>
        <w:rPr>
          <w:rFonts w:ascii="Arial" w:hAnsi="Arial" w:cs="Arial"/>
          <w:i/>
          <w:iCs/>
          <w:sz w:val="22"/>
          <w:szCs w:val="22"/>
          <w:lang w:val="en-GB"/>
        </w:rPr>
      </w:pPr>
      <w:r w:rsidRPr="0083015D">
        <w:rPr>
          <w:rFonts w:ascii="Arial" w:hAnsi="Arial" w:cs="Arial"/>
          <w:i/>
          <w:iCs/>
          <w:sz w:val="22"/>
          <w:szCs w:val="22"/>
          <w:lang w:val="en-GB"/>
        </w:rPr>
        <w:t xml:space="preserve">DATE: </w:t>
      </w:r>
      <w:r w:rsidRPr="0083015D">
        <w:rPr>
          <w:rFonts w:ascii="Arial" w:hAnsi="Arial" w:cs="Arial"/>
          <w:i/>
          <w:iCs/>
          <w:sz w:val="22"/>
          <w:szCs w:val="22"/>
          <w:lang w:val="en-GB"/>
        </w:rPr>
        <w:tab/>
      </w:r>
      <w:r w:rsidRPr="0083015D">
        <w:rPr>
          <w:rFonts w:ascii="Arial" w:hAnsi="Arial" w:cs="Arial"/>
          <w:i/>
          <w:iCs/>
          <w:sz w:val="22"/>
          <w:szCs w:val="22"/>
          <w:lang w:val="en-GB"/>
        </w:rPr>
        <w:tab/>
      </w:r>
      <w:r w:rsidRPr="0083015D">
        <w:rPr>
          <w:rFonts w:ascii="Arial" w:hAnsi="Arial" w:cs="Arial"/>
          <w:i/>
          <w:iCs/>
          <w:sz w:val="22"/>
          <w:szCs w:val="22"/>
          <w:lang w:val="en-GB"/>
        </w:rPr>
        <w:tab/>
      </w:r>
      <w:r w:rsidR="00194CD1">
        <w:rPr>
          <w:rFonts w:ascii="Arial" w:hAnsi="Arial" w:cs="Arial"/>
          <w:i/>
          <w:iCs/>
          <w:sz w:val="22"/>
          <w:szCs w:val="22"/>
          <w:lang w:val="en-GB"/>
        </w:rPr>
        <w:t>23 June</w:t>
      </w:r>
      <w:bookmarkStart w:id="0" w:name="_GoBack"/>
      <w:bookmarkEnd w:id="0"/>
      <w:r w:rsidRPr="0083015D">
        <w:rPr>
          <w:rFonts w:ascii="Arial" w:hAnsi="Arial" w:cs="Arial"/>
          <w:i/>
          <w:iCs/>
          <w:sz w:val="22"/>
          <w:szCs w:val="22"/>
          <w:lang w:val="en-GB"/>
        </w:rPr>
        <w:t xml:space="preserve"> 2020</w:t>
      </w:r>
    </w:p>
    <w:p w14:paraId="25BB01CF" w14:textId="77777777" w:rsidR="0083015D" w:rsidRPr="0083015D" w:rsidRDefault="0083015D" w:rsidP="0083015D">
      <w:pPr>
        <w:keepNext/>
        <w:outlineLvl w:val="2"/>
        <w:rPr>
          <w:rFonts w:ascii="Arial" w:hAnsi="Arial" w:cs="Arial"/>
          <w:i/>
          <w:iCs/>
          <w:sz w:val="22"/>
          <w:szCs w:val="22"/>
          <w:lang w:val="en-GB"/>
        </w:rPr>
      </w:pPr>
      <w:r w:rsidRPr="0083015D">
        <w:rPr>
          <w:rFonts w:ascii="Arial" w:hAnsi="Arial" w:cs="Arial"/>
          <w:i/>
          <w:iCs/>
          <w:sz w:val="22"/>
          <w:szCs w:val="22"/>
          <w:lang w:val="en-GB"/>
        </w:rPr>
        <w:t>SUBJECT:</w:t>
      </w:r>
      <w:r w:rsidRPr="0083015D">
        <w:rPr>
          <w:rFonts w:ascii="Arial" w:hAnsi="Arial" w:cs="Arial"/>
          <w:i/>
          <w:iCs/>
          <w:sz w:val="22"/>
          <w:szCs w:val="22"/>
          <w:lang w:val="en-GB"/>
        </w:rPr>
        <w:tab/>
      </w:r>
      <w:r w:rsidRPr="0083015D">
        <w:rPr>
          <w:rFonts w:ascii="Arial" w:hAnsi="Arial" w:cs="Arial"/>
          <w:i/>
          <w:iCs/>
          <w:sz w:val="22"/>
          <w:szCs w:val="22"/>
          <w:lang w:val="en-GB"/>
        </w:rPr>
        <w:tab/>
        <w:t>Exchange of oil products</w:t>
      </w:r>
    </w:p>
    <w:p w14:paraId="12412916" w14:textId="77777777" w:rsidR="0083015D" w:rsidRPr="0083015D" w:rsidRDefault="0083015D" w:rsidP="0083015D">
      <w:pPr>
        <w:jc w:val="both"/>
        <w:rPr>
          <w:rFonts w:ascii="Arial" w:hAnsi="Arial" w:cs="Arial"/>
          <w:sz w:val="22"/>
          <w:szCs w:val="22"/>
        </w:rPr>
      </w:pPr>
    </w:p>
    <w:p w14:paraId="563F6C63" w14:textId="77777777" w:rsidR="0083015D" w:rsidRPr="0083015D" w:rsidRDefault="0083015D" w:rsidP="0083015D">
      <w:pPr>
        <w:pStyle w:val="Naslov1"/>
        <w:jc w:val="center"/>
        <w:rPr>
          <w:rFonts w:cs="Arial"/>
          <w:sz w:val="22"/>
          <w:szCs w:val="22"/>
          <w:lang w:val="en-GB"/>
        </w:rPr>
      </w:pPr>
      <w:r w:rsidRPr="0083015D">
        <w:rPr>
          <w:rFonts w:cs="Arial"/>
          <w:sz w:val="22"/>
          <w:szCs w:val="22"/>
          <w:lang w:val="en-GB"/>
        </w:rPr>
        <w:t>GENERAL INFORMATION ON THE TENDERER</w:t>
      </w: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83015D" w:rsidRPr="0083015D" w14:paraId="7564DBEF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C2EE" w14:textId="4E6C73A1" w:rsidR="0083015D" w:rsidRPr="004F11D3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Name of the Tenderer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E24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534AA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A354B8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A19" w14:textId="77777777" w:rsidR="0083015D" w:rsidRDefault="0083015D" w:rsidP="004F11D3">
            <w:pPr>
              <w:pStyle w:val="Naslov1"/>
              <w:rPr>
                <w:rFonts w:cs="Arial"/>
                <w:sz w:val="22"/>
                <w:szCs w:val="22"/>
                <w:lang w:val="en-GB"/>
              </w:rPr>
            </w:pPr>
            <w:r w:rsidRPr="0083015D">
              <w:rPr>
                <w:rFonts w:cs="Arial"/>
                <w:sz w:val="22"/>
                <w:szCs w:val="22"/>
                <w:lang w:val="en-GB"/>
              </w:rPr>
              <w:t>Address of the Tenderer</w:t>
            </w:r>
          </w:p>
          <w:p w14:paraId="41DCBC39" w14:textId="1E2EEF3A" w:rsidR="004F11D3" w:rsidRPr="004F11D3" w:rsidRDefault="004F11D3" w:rsidP="004F11D3">
            <w:pPr>
              <w:rPr>
                <w:lang w:val="en-GB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B7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B300E0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82E147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5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Individual Identification Number of the Tenderer</w:t>
            </w:r>
          </w:p>
          <w:p w14:paraId="649D5E4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C60F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B5DA41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4CF88DD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FB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Tax Number of the Tenderer</w:t>
            </w:r>
          </w:p>
          <w:p w14:paraId="5D42E62E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B58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740535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14D6D8E5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EF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Bank Account of the Tenderer</w:t>
            </w:r>
          </w:p>
          <w:p w14:paraId="65EA3C7D" w14:textId="77777777" w:rsidR="0083015D" w:rsidRPr="0083015D" w:rsidRDefault="008301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819E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BC6E0D" w14:textId="77777777" w:rsidR="0083015D" w:rsidRPr="0083015D" w:rsidRDefault="008301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015D" w:rsidRPr="0083015D" w14:paraId="5D2BCA38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7973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 of the Bank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E35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9E4E4D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0795ECC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B68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representing the company:</w:t>
            </w:r>
          </w:p>
          <w:p w14:paraId="4DDB9635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7C1E483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</w:p>
          <w:p w14:paraId="30C470F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22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319666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377BA654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7D7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Authorised person for signing the contract:</w:t>
            </w:r>
          </w:p>
          <w:p w14:paraId="24792C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7A39F97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3B2E45D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93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66787DB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E99C6A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BDF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Person, responsible for the contract:</w:t>
            </w:r>
          </w:p>
          <w:p w14:paraId="6D8D1B60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59601FDE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57B37A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F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139B4B8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DD6CE5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24B77F4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  <w:tr w:rsidR="0083015D" w:rsidRPr="0083015D" w14:paraId="2BB4B72B" w14:textId="77777777" w:rsidTr="0083015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50BB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Contact Person for the Tender:</w:t>
            </w:r>
          </w:p>
          <w:p w14:paraId="02910222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Name:</w:t>
            </w:r>
          </w:p>
          <w:p w14:paraId="100B90E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proofErr w:type="spellStart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Telefon</w:t>
            </w:r>
            <w:proofErr w:type="spellEnd"/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</w:p>
          <w:p w14:paraId="26C3548D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83015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E-address: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326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50414F0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825BD1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80966AC" w14:textId="77777777" w:rsidR="0083015D" w:rsidRPr="0083015D" w:rsidRDefault="0083015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4EE3A89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0EC682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707B7325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>Signature of the Authorised Person and Company Seal</w:t>
      </w:r>
    </w:p>
    <w:p w14:paraId="4AFD4B00" w14:textId="77777777" w:rsidR="0083015D" w:rsidRPr="0083015D" w:rsidRDefault="0083015D" w:rsidP="0083015D">
      <w:pPr>
        <w:rPr>
          <w:rFonts w:ascii="Arial" w:hAnsi="Arial" w:cs="Arial"/>
          <w:sz w:val="22"/>
          <w:szCs w:val="22"/>
        </w:rPr>
      </w:pPr>
    </w:p>
    <w:p w14:paraId="723322E0" w14:textId="77777777" w:rsidR="0083015D" w:rsidRPr="0083015D" w:rsidRDefault="0083015D" w:rsidP="0083015D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form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has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to be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filled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by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all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companies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,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taking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part in </w:t>
      </w:r>
      <w:proofErr w:type="spellStart"/>
      <w:r w:rsidRPr="0083015D">
        <w:rPr>
          <w:rFonts w:ascii="Arial" w:hAnsi="Arial" w:cs="Arial"/>
          <w:i/>
          <w:sz w:val="22"/>
          <w:szCs w:val="22"/>
        </w:rPr>
        <w:t>the</w:t>
      </w:r>
      <w:proofErr w:type="spellEnd"/>
      <w:r w:rsidRPr="0083015D">
        <w:rPr>
          <w:rFonts w:ascii="Arial" w:hAnsi="Arial" w:cs="Arial"/>
          <w:i/>
          <w:sz w:val="22"/>
          <w:szCs w:val="22"/>
        </w:rPr>
        <w:t xml:space="preserve"> tender.</w:t>
      </w:r>
    </w:p>
    <w:p w14:paraId="2D8E3608" w14:textId="77777777" w:rsidR="0083015D" w:rsidRPr="0083015D" w:rsidRDefault="0083015D" w:rsidP="0083015D">
      <w:pPr>
        <w:pStyle w:val="Telobesedila"/>
        <w:tabs>
          <w:tab w:val="num" w:pos="108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>This statement is the integral part and the appendix to the tender filed in response to the Tender Notice on the award of a public contract published on the portal for public procurement and in the Supplement to the Official Journal of the European Union (OJ S).</w:t>
      </w:r>
    </w:p>
    <w:p w14:paraId="43BBAAF8" w14:textId="77777777" w:rsidR="0083015D" w:rsidRPr="0083015D" w:rsidRDefault="0083015D" w:rsidP="0083015D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19AD2AC" w14:textId="77777777" w:rsidR="0083015D" w:rsidRPr="0083015D" w:rsidRDefault="0083015D" w:rsidP="0083015D">
      <w:pPr>
        <w:rPr>
          <w:rFonts w:ascii="Arial" w:hAnsi="Arial" w:cs="Arial"/>
          <w:sz w:val="22"/>
          <w:szCs w:val="22"/>
          <w:lang w:val="en-GB"/>
        </w:rPr>
      </w:pPr>
      <w:r w:rsidRPr="0083015D">
        <w:rPr>
          <w:rFonts w:ascii="Arial" w:hAnsi="Arial" w:cs="Arial"/>
          <w:sz w:val="22"/>
          <w:szCs w:val="22"/>
          <w:lang w:val="en-GB"/>
        </w:rPr>
        <w:t xml:space="preserve">Done at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lang w:val="en-GB"/>
        </w:rPr>
        <w:t xml:space="preserve">, on </w:t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83015D">
        <w:rPr>
          <w:rFonts w:ascii="Arial" w:hAnsi="Arial" w:cs="Arial"/>
          <w:sz w:val="22"/>
          <w:szCs w:val="22"/>
          <w:u w:val="single"/>
          <w:lang w:val="en-GB"/>
        </w:rPr>
        <w:tab/>
      </w:r>
    </w:p>
    <w:p w14:paraId="48B80526" w14:textId="77777777" w:rsidR="00AC7136" w:rsidRPr="0083015D" w:rsidRDefault="00AC7136" w:rsidP="0083015D">
      <w:pPr>
        <w:rPr>
          <w:rFonts w:ascii="Arial" w:hAnsi="Arial" w:cs="Arial"/>
          <w:sz w:val="22"/>
          <w:szCs w:val="22"/>
        </w:rPr>
      </w:pPr>
    </w:p>
    <w:sectPr w:rsidR="00AC7136" w:rsidRPr="0083015D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68E83" w14:textId="77777777" w:rsidR="008317DD" w:rsidRDefault="008317DD">
      <w:r>
        <w:separator/>
      </w:r>
    </w:p>
  </w:endnote>
  <w:endnote w:type="continuationSeparator" w:id="0">
    <w:p w14:paraId="12E946CB" w14:textId="77777777" w:rsidR="008317DD" w:rsidRDefault="0083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05E98213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F11D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A461FF6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94CD1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D1DBE" w14:textId="77777777" w:rsidR="008317DD" w:rsidRDefault="008317DD">
      <w:r>
        <w:separator/>
      </w:r>
    </w:p>
  </w:footnote>
  <w:footnote w:type="continuationSeparator" w:id="0">
    <w:p w14:paraId="1F3BBF38" w14:textId="77777777" w:rsidR="008317DD" w:rsidRDefault="0083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194CD1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194CD1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718A5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520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94CD1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11D3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12BC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53E81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purl.org/dc/terms/"/>
    <ds:schemaRef ds:uri="http://schemas.openxmlformats.org/package/2006/metadata/core-properties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fef81378-7155-4c2c-9941-e6fa858b3999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60718-7C8D-4878-8707-51E845B7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</TotalTime>
  <Pages>1</Pages>
  <Words>158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1048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</cp:revision>
  <cp:lastPrinted>2019-11-25T12:52:00Z</cp:lastPrinted>
  <dcterms:created xsi:type="dcterms:W3CDTF">2020-02-04T09:11:00Z</dcterms:created>
  <dcterms:modified xsi:type="dcterms:W3CDTF">2020-06-24T10:44:00Z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